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F18B5" w14:textId="42D57ACD" w:rsidR="00BA00AB" w:rsidRDefault="00F477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Elena SCOY</w:t>
      </w:r>
      <w:r>
        <w:rPr>
          <w:rFonts w:ascii="Times New Roman" w:hAnsi="Times New Roman" w:cs="Times New Roman"/>
          <w:sz w:val="24"/>
          <w:szCs w:val="24"/>
        </w:rPr>
        <w:t xml:space="preserve">      (d.1478)</w:t>
      </w:r>
    </w:p>
    <w:p w14:paraId="12D4D51B" w14:textId="3946A7F5" w:rsidR="00F47725" w:rsidRDefault="00F477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Scarborough. Widow.</w:t>
      </w:r>
    </w:p>
    <w:p w14:paraId="66A6291C" w14:textId="0F83FF7A" w:rsidR="00F47725" w:rsidRDefault="00F477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EC98CD" w14:textId="70AED420" w:rsidR="00F47725" w:rsidRDefault="00F477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0CBFCA" w14:textId="2A789B03" w:rsidR="00F47725" w:rsidRDefault="00F477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Jul.</w:t>
      </w: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p.147)</w:t>
      </w:r>
    </w:p>
    <w:p w14:paraId="6FDF83A6" w14:textId="5FDAB93B" w:rsidR="00F47725" w:rsidRDefault="00F477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5010870" w14:textId="73ADA220" w:rsidR="00F47725" w:rsidRDefault="00F477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31A5FA" w14:textId="76B94780" w:rsidR="00F47725" w:rsidRDefault="00F477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F8F7FB" w14:textId="0A302C0C" w:rsidR="00F47725" w:rsidRPr="00F47725" w:rsidRDefault="00F477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2022</w:t>
      </w:r>
    </w:p>
    <w:sectPr w:rsidR="00F47725" w:rsidRPr="00F477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36A95" w14:textId="77777777" w:rsidR="00F47725" w:rsidRDefault="00F47725" w:rsidP="009139A6">
      <w:r>
        <w:separator/>
      </w:r>
    </w:p>
  </w:endnote>
  <w:endnote w:type="continuationSeparator" w:id="0">
    <w:p w14:paraId="50A4B50C" w14:textId="77777777" w:rsidR="00F47725" w:rsidRDefault="00F477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F3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1E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EFF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9CD7" w14:textId="77777777" w:rsidR="00F47725" w:rsidRDefault="00F47725" w:rsidP="009139A6">
      <w:r>
        <w:separator/>
      </w:r>
    </w:p>
  </w:footnote>
  <w:footnote w:type="continuationSeparator" w:id="0">
    <w:p w14:paraId="54AFA181" w14:textId="77777777" w:rsidR="00F47725" w:rsidRDefault="00F477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1AF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A1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81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72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772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88243"/>
  <w15:chartTrackingRefBased/>
  <w15:docId w15:val="{A6B9F20F-49F2-418E-AE79-E4473FA54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2022-03-11T10:35:00Z</dcterms:created>
  <dcterms:modified xsi:type="dcterms:W3CDTF">2022-03-11T10:37:00Z</dcterms:modified>
</cp:coreProperties>
</file>